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FE7E0" w14:textId="53E87638" w:rsidR="000E5CD9" w:rsidRDefault="000E5CD9" w:rsidP="00A773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C4E24">
        <w:rPr>
          <w:b/>
          <w:noProof/>
          <w:sz w:val="24"/>
        </w:rPr>
        <w:t>6632</w:t>
      </w:r>
    </w:p>
    <w:p w14:paraId="4B3F365F" w14:textId="77777777" w:rsidR="000E5CD9" w:rsidRDefault="000E5CD9" w:rsidP="000E5CD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11-19 Novembe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1B0F6" w:rsidR="001E41F3" w:rsidRPr="00410371" w:rsidRDefault="008A79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80C2E05" w:rsidR="001E41F3" w:rsidRPr="00410371" w:rsidRDefault="001C4E24" w:rsidP="001C4E2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1C4E24">
              <w:rPr>
                <w:b/>
                <w:noProof/>
                <w:sz w:val="28"/>
              </w:rPr>
              <w:t>0760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BA0687" w:rsidR="001E41F3" w:rsidRPr="00410371" w:rsidRDefault="00F25C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942304" w:rsidR="001E41F3" w:rsidRPr="00410371" w:rsidRDefault="007F5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ADEA4E" w:rsidR="001E41F3" w:rsidRDefault="007A0547" w:rsidP="00F60046">
            <w:pPr>
              <w:pStyle w:val="CRCoverPage"/>
              <w:spacing w:after="0"/>
              <w:rPr>
                <w:noProof/>
              </w:rPr>
            </w:pPr>
            <w:r>
              <w:t>I</w:t>
            </w:r>
            <w:r w:rsidR="008A79FA">
              <w:t>nterconnect</w:t>
            </w:r>
            <w:r w:rsidR="00265B78">
              <w:t xml:space="preserve"> – </w:t>
            </w:r>
            <w:r>
              <w:t xml:space="preserve">MCPTT </w:t>
            </w:r>
            <w:r w:rsidR="00F60046">
              <w:t>Gateway server procedures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C3811B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9ED7389" w:rsidR="001E41F3" w:rsidRDefault="00B6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MCSMI_</w:t>
            </w:r>
            <w:r w:rsidR="008A79FA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EAFC03" w:rsidR="001E41F3" w:rsidRDefault="0095010D" w:rsidP="0095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D57D39">
              <w:rPr>
                <w:noProof/>
              </w:rPr>
              <w:t>/</w:t>
            </w:r>
            <w:r>
              <w:rPr>
                <w:noProof/>
              </w:rPr>
              <w:t>11</w:t>
            </w:r>
            <w:r w:rsidR="008A79FA">
              <w:rPr>
                <w:noProof/>
              </w:rPr>
              <w:t>/2021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D996E34" w:rsidR="001E41F3" w:rsidRDefault="008A79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49D0A4" w:rsidR="001E41F3" w:rsidRDefault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9602" w14:textId="1A0A7ED0" w:rsidR="001E41F3" w:rsidRDefault="0063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23.280, w</w:t>
            </w:r>
            <w:r w:rsidR="008A79FA">
              <w:rPr>
                <w:noProof/>
              </w:rPr>
              <w:t>hen MCPTT system</w:t>
            </w:r>
            <w:r>
              <w:rPr>
                <w:noProof/>
              </w:rPr>
              <w:t>s</w:t>
            </w:r>
            <w:r w:rsidR="008A79FA">
              <w:rPr>
                <w:noProof/>
              </w:rPr>
              <w:t xml:space="preserve"> in different trust domains are interconnected, MCPTT gateway server</w:t>
            </w:r>
            <w:r>
              <w:rPr>
                <w:noProof/>
              </w:rPr>
              <w:t>s</w:t>
            </w:r>
            <w:r w:rsidR="008A79FA">
              <w:rPr>
                <w:noProof/>
              </w:rPr>
              <w:t xml:space="preserve"> are inserted in the path between the </w:t>
            </w:r>
            <w:r w:rsidR="00F25C2F">
              <w:rPr>
                <w:noProof/>
              </w:rPr>
              <w:t>controlling</w:t>
            </w:r>
            <w:r w:rsidR="007C1253">
              <w:rPr>
                <w:noProof/>
              </w:rPr>
              <w:t xml:space="preserve"> and </w:t>
            </w:r>
            <w:r w:rsidR="00F25C2F">
              <w:rPr>
                <w:noProof/>
              </w:rPr>
              <w:t>participating</w:t>
            </w:r>
            <w:r w:rsidR="008A79FA">
              <w:rPr>
                <w:noProof/>
              </w:rPr>
              <w:t xml:space="preserve"> functions that are in the different domains. </w:t>
            </w:r>
          </w:p>
          <w:p w14:paraId="30D91D9B" w14:textId="16CACB32" w:rsidR="008A79FA" w:rsidRDefault="008A79FA" w:rsidP="008A7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done transparently to the involved participating</w:t>
            </w:r>
            <w:r w:rsidR="007C1253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controlling</w:t>
            </w:r>
            <w:r w:rsidR="00136349">
              <w:rPr>
                <w:noProof/>
              </w:rPr>
              <w:t xml:space="preserve"> </w:t>
            </w:r>
            <w:r w:rsidR="0095010D">
              <w:rPr>
                <w:noProof/>
              </w:rPr>
              <w:t>functions</w:t>
            </w:r>
            <w:r w:rsidR="00B43879">
              <w:rPr>
                <w:noProof/>
              </w:rPr>
              <w:t>.</w:t>
            </w:r>
          </w:p>
          <w:p w14:paraId="35866497" w14:textId="06E466B2" w:rsidR="00F60046" w:rsidRDefault="00B43879" w:rsidP="00F60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role of the MCPTT gate</w:t>
            </w:r>
            <w:r w:rsidR="00F60046">
              <w:rPr>
                <w:noProof/>
              </w:rPr>
              <w:t xml:space="preserve">way server is to </w:t>
            </w:r>
            <w:r>
              <w:rPr>
                <w:noProof/>
              </w:rPr>
              <w:t>provide</w:t>
            </w:r>
            <w:r w:rsidR="00F60046">
              <w:rPr>
                <w:noProof/>
              </w:rPr>
              <w:t xml:space="preserve"> to</w:t>
            </w:r>
            <w:r>
              <w:rPr>
                <w:noProof/>
              </w:rPr>
              <w:t>pology hid</w:t>
            </w:r>
            <w:r w:rsidR="00F60046">
              <w:rPr>
                <w:noProof/>
              </w:rPr>
              <w:t>ing</w:t>
            </w:r>
            <w:r>
              <w:rPr>
                <w:noProof/>
              </w:rPr>
              <w:t>.</w:t>
            </w:r>
          </w:p>
          <w:p w14:paraId="4AB1CFBA" w14:textId="2E9F3862" w:rsidR="008A79FA" w:rsidRDefault="00F60046" w:rsidP="00B438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Another role of the MCPTT Gateway server </w:t>
            </w:r>
            <w:r w:rsidR="00B43879">
              <w:rPr>
                <w:noProof/>
              </w:rPr>
              <w:t>is</w:t>
            </w:r>
            <w:r>
              <w:rPr>
                <w:noProof/>
              </w:rPr>
              <w:t xml:space="preserve"> to apply local policies such as control, configuration, sensitive data exposure. That role is implementation dependent.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45186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F227AD" w:rsidR="00BF3EC1" w:rsidRDefault="00F60046" w:rsidP="009E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cl</w:t>
            </w:r>
            <w:r w:rsidR="00B43879">
              <w:rPr>
                <w:noProof/>
              </w:rPr>
              <w:t>a</w:t>
            </w:r>
            <w:r>
              <w:rPr>
                <w:noProof/>
              </w:rPr>
              <w:t>use in the common procedure</w:t>
            </w:r>
            <w:r w:rsidR="00B43879">
              <w:rPr>
                <w:noProof/>
              </w:rPr>
              <w:t>s</w:t>
            </w:r>
            <w:r>
              <w:rPr>
                <w:noProof/>
              </w:rPr>
              <w:t xml:space="preserve"> to give details on what the MCPTT Gateway is expected to do.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61F9BA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B591B2" w:rsidR="001E41F3" w:rsidRDefault="00F60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Interconnection os MCPTT systems from different trust domains would not be possible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CD0B10" w:rsidR="001E41F3" w:rsidRDefault="00B43879" w:rsidP="00B1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 (new), 6.X.2 (new), 6.X.3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AE3A0B" w:rsidR="001E41F3" w:rsidRDefault="001E41F3" w:rsidP="00F413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605FEED8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46B2D" w14:textId="77777777" w:rsidR="008A79FA" w:rsidRDefault="008A79FA" w:rsidP="008A79FA">
      <w:pPr>
        <w:jc w:val="center"/>
        <w:rPr>
          <w:noProof/>
        </w:rPr>
      </w:pPr>
      <w:bookmarkStart w:id="2" w:name="14f4399e2adfb55a__Toc427698795"/>
      <w:bookmarkStart w:id="3" w:name="_Toc20155883"/>
      <w:bookmarkStart w:id="4" w:name="_Toc27501040"/>
      <w:bookmarkStart w:id="5" w:name="_Toc36049166"/>
      <w:bookmarkStart w:id="6" w:name="_Toc45209932"/>
      <w:bookmarkStart w:id="7" w:name="_Toc51860757"/>
      <w:bookmarkStart w:id="8" w:name="_Toc75451121"/>
      <w:r w:rsidRPr="008A7642">
        <w:rPr>
          <w:noProof/>
          <w:highlight w:val="green"/>
        </w:rPr>
        <w:lastRenderedPageBreak/>
        <w:t>*** Next change ***</w:t>
      </w:r>
    </w:p>
    <w:p w14:paraId="51EBE548" w14:textId="0B48ED20" w:rsidR="00F60046" w:rsidRDefault="00F60046" w:rsidP="00F60046">
      <w:pPr>
        <w:pStyle w:val="Titre2"/>
        <w:rPr>
          <w:lang w:val="en-US"/>
        </w:rPr>
      </w:pPr>
      <w:bookmarkStart w:id="9" w:name="_Toc20155703"/>
      <w:bookmarkStart w:id="10" w:name="_Toc27500858"/>
      <w:bookmarkStart w:id="11" w:name="_Toc36048983"/>
      <w:bookmarkStart w:id="12" w:name="_Toc45209746"/>
      <w:bookmarkStart w:id="13" w:name="_Toc51860571"/>
      <w:bookmarkStart w:id="14" w:name="_Toc83392079"/>
      <w:proofErr w:type="gramStart"/>
      <w:r w:rsidRPr="00C138AC">
        <w:rPr>
          <w:lang w:val="en-US"/>
        </w:rPr>
        <w:t>6.</w:t>
      </w:r>
      <w:r>
        <w:rPr>
          <w:lang w:val="en-US"/>
        </w:rPr>
        <w:t>X</w:t>
      </w:r>
      <w:proofErr w:type="gramEnd"/>
      <w:r w:rsidRPr="00C138AC">
        <w:rPr>
          <w:lang w:val="en-US"/>
        </w:rPr>
        <w:tab/>
      </w:r>
      <w:r>
        <w:rPr>
          <w:lang w:val="en-US"/>
        </w:rPr>
        <w:t>Procedures at</w:t>
      </w:r>
      <w:r w:rsidR="00E579D4">
        <w:rPr>
          <w:lang w:val="en-US"/>
        </w:rPr>
        <w:t xml:space="preserve"> the MCPTT gateway </w:t>
      </w:r>
      <w:bookmarkEnd w:id="9"/>
      <w:bookmarkEnd w:id="10"/>
      <w:bookmarkEnd w:id="11"/>
      <w:bookmarkEnd w:id="12"/>
      <w:bookmarkEnd w:id="13"/>
      <w:bookmarkEnd w:id="14"/>
    </w:p>
    <w:p w14:paraId="3E54C4EB" w14:textId="2D1AF3F8" w:rsidR="00E579D4" w:rsidRDefault="00E579D4" w:rsidP="002A632B">
      <w:pPr>
        <w:pStyle w:val="Titre3"/>
        <w:rPr>
          <w:lang w:val="en-US"/>
        </w:rPr>
      </w:pPr>
      <w:proofErr w:type="gramStart"/>
      <w:r>
        <w:rPr>
          <w:lang w:val="en-US"/>
        </w:rPr>
        <w:t>6.X.1</w:t>
      </w:r>
      <w:proofErr w:type="gramEnd"/>
      <w:r>
        <w:rPr>
          <w:lang w:val="en-US"/>
        </w:rPr>
        <w:tab/>
        <w:t>General</w:t>
      </w:r>
    </w:p>
    <w:p w14:paraId="61AC613B" w14:textId="025030E6" w:rsidR="00E579D4" w:rsidRDefault="00CD1C04" w:rsidP="00E579D4">
      <w:pPr>
        <w:rPr>
          <w:lang w:val="en-US"/>
        </w:rPr>
      </w:pPr>
      <w:r>
        <w:rPr>
          <w:lang w:val="en-US"/>
        </w:rPr>
        <w:t>As described in clause 5.5, the MCPTT gateway servers are inserted in the path between MCPTT functions that reside in MCPTT systems from different trust domains.</w:t>
      </w:r>
    </w:p>
    <w:p w14:paraId="17DC49E5" w14:textId="1C58FEB7" w:rsidR="009B7797" w:rsidRDefault="00CD1C04" w:rsidP="009B7797">
      <w:pPr>
        <w:rPr>
          <w:lang w:val="en-US"/>
        </w:rPr>
      </w:pPr>
      <w:r>
        <w:rPr>
          <w:lang w:val="en-US"/>
        </w:rPr>
        <w:t>Roles of the MCPTT gateway server include</w:t>
      </w:r>
      <w:r w:rsidR="003062E6">
        <w:rPr>
          <w:lang w:val="en-US"/>
        </w:rPr>
        <w:t xml:space="preserve">, </w:t>
      </w:r>
      <w:r>
        <w:rPr>
          <w:lang w:val="en-US"/>
        </w:rPr>
        <w:t>topology hiding and local policies enforcement</w:t>
      </w:r>
      <w:r w:rsidR="003062E6">
        <w:rPr>
          <w:lang w:val="en-US"/>
        </w:rPr>
        <w:t>, amongst others listed in clause 5.5.1</w:t>
      </w:r>
      <w:r w:rsidR="001A3C57">
        <w:rPr>
          <w:lang w:val="en-US"/>
        </w:rPr>
        <w:t>.</w:t>
      </w:r>
    </w:p>
    <w:p w14:paraId="545CFB1A" w14:textId="1B6549D2" w:rsidR="009B7797" w:rsidRDefault="009B7797" w:rsidP="009B7797">
      <w:pPr>
        <w:rPr>
          <w:lang w:val="en-US"/>
        </w:rPr>
      </w:pPr>
      <w:r>
        <w:rPr>
          <w:lang w:val="en-US"/>
        </w:rPr>
        <w:t>When topology hiding is required by the MCPTT system where it resides, the MCPTT gateway server shall comply with the procedures in clause 6.X.</w:t>
      </w:r>
      <w:r w:rsidR="001A3C57">
        <w:rPr>
          <w:lang w:val="en-US"/>
        </w:rPr>
        <w:t>2</w:t>
      </w:r>
    </w:p>
    <w:p w14:paraId="569DB345" w14:textId="0FC57013" w:rsidR="009B7797" w:rsidRDefault="009B7797" w:rsidP="009B7797">
      <w:pPr>
        <w:rPr>
          <w:lang w:val="en-US"/>
        </w:rPr>
      </w:pPr>
      <w:r>
        <w:rPr>
          <w:lang w:val="en-US"/>
        </w:rPr>
        <w:t>Local policies enforcement covers a wide variety of actions that are left to implementation. Examples of local policies enforcement are given in clause 6.X.3.</w:t>
      </w:r>
    </w:p>
    <w:p w14:paraId="4C77F76C" w14:textId="65252A60" w:rsidR="00E579D4" w:rsidRDefault="00E579D4" w:rsidP="002A632B">
      <w:pPr>
        <w:pStyle w:val="Titre3"/>
        <w:rPr>
          <w:lang w:val="en-US"/>
        </w:rPr>
      </w:pPr>
      <w:proofErr w:type="gramStart"/>
      <w:r>
        <w:rPr>
          <w:lang w:val="en-US"/>
        </w:rPr>
        <w:t>6.X.2</w:t>
      </w:r>
      <w:proofErr w:type="gramEnd"/>
      <w:r>
        <w:rPr>
          <w:lang w:val="en-US"/>
        </w:rPr>
        <w:tab/>
        <w:t>Topology hiding</w:t>
      </w:r>
    </w:p>
    <w:p w14:paraId="63C22640" w14:textId="503C979B" w:rsidR="009B7797" w:rsidRDefault="00AF0060" w:rsidP="009B7797">
      <w:pPr>
        <w:pStyle w:val="Titre4"/>
        <w:rPr>
          <w:lang w:val="en-US"/>
        </w:rPr>
      </w:pPr>
      <w:proofErr w:type="gramStart"/>
      <w:r>
        <w:rPr>
          <w:lang w:val="en-US"/>
        </w:rPr>
        <w:t>6.X.2.1</w:t>
      </w:r>
      <w:proofErr w:type="gramEnd"/>
      <w:r>
        <w:rPr>
          <w:lang w:val="en-US"/>
        </w:rPr>
        <w:tab/>
      </w:r>
      <w:r w:rsidR="009B7797">
        <w:rPr>
          <w:lang w:val="en-US"/>
        </w:rPr>
        <w:t xml:space="preserve">MCPTT gateway server acting as an exit point from a primary </w:t>
      </w:r>
      <w:r>
        <w:rPr>
          <w:lang w:val="en-US"/>
        </w:rPr>
        <w:t xml:space="preserve">MCPTT </w:t>
      </w:r>
      <w:r w:rsidR="009B7797">
        <w:rPr>
          <w:lang w:val="en-US"/>
        </w:rPr>
        <w:t>system</w:t>
      </w:r>
    </w:p>
    <w:p w14:paraId="11F18896" w14:textId="1A4FEE1D" w:rsidR="00E579D4" w:rsidRDefault="00E579D4" w:rsidP="00E579D4">
      <w:pPr>
        <w:rPr>
          <w:lang w:val="en-US"/>
        </w:rPr>
      </w:pPr>
      <w:r>
        <w:rPr>
          <w:lang w:val="en-US"/>
        </w:rPr>
        <w:t xml:space="preserve">When acting as an exit point from a primary </w:t>
      </w:r>
      <w:r w:rsidR="00AF0060">
        <w:rPr>
          <w:lang w:val="en-US"/>
        </w:rPr>
        <w:t xml:space="preserve">MCPTT </w:t>
      </w:r>
      <w:r>
        <w:rPr>
          <w:lang w:val="en-US"/>
        </w:rPr>
        <w:t xml:space="preserve">system to a partner </w:t>
      </w:r>
      <w:r w:rsidR="00AF0060">
        <w:rPr>
          <w:lang w:val="en-US"/>
        </w:rPr>
        <w:t xml:space="preserve">MCPTT </w:t>
      </w:r>
      <w:r>
        <w:rPr>
          <w:lang w:val="en-US"/>
        </w:rPr>
        <w:t xml:space="preserve">system, the MCPTT gateway server receives </w:t>
      </w:r>
      <w:r w:rsidR="007A0A2F">
        <w:rPr>
          <w:lang w:val="en-US"/>
        </w:rPr>
        <w:t xml:space="preserve">SIP </w:t>
      </w:r>
      <w:r>
        <w:rPr>
          <w:lang w:val="en-US"/>
        </w:rPr>
        <w:t xml:space="preserve">requests and </w:t>
      </w:r>
      <w:r w:rsidR="007A0A2F">
        <w:rPr>
          <w:lang w:val="en-US"/>
        </w:rPr>
        <w:t xml:space="preserve">SIP </w:t>
      </w:r>
      <w:r>
        <w:rPr>
          <w:lang w:val="en-US"/>
        </w:rPr>
        <w:t>responses intended for the controlling, non-controlling or participating function in the partner system.</w:t>
      </w:r>
    </w:p>
    <w:p w14:paraId="4EDB4A93" w14:textId="221DFD6F" w:rsidR="007A0A2F" w:rsidRDefault="007A0A2F" w:rsidP="007A0A2F">
      <w:r>
        <w:rPr>
          <w:lang w:val="en-US"/>
        </w:rPr>
        <w:t xml:space="preserve">When receiving an outgoing SIP message, </w:t>
      </w:r>
      <w:r>
        <w:t>t</w:t>
      </w:r>
      <w:r w:rsidRPr="00AF0060">
        <w:t xml:space="preserve">he MCPTT gateway server acting as an </w:t>
      </w:r>
      <w:r>
        <w:t>exit</w:t>
      </w:r>
      <w:r w:rsidRPr="00AF0060">
        <w:t xml:space="preserve"> point</w:t>
      </w:r>
      <w:r>
        <w:t>:</w:t>
      </w:r>
    </w:p>
    <w:p w14:paraId="6028A5CC" w14:textId="1176BAF8" w:rsidR="000A7205" w:rsidRDefault="000A7205" w:rsidP="000A7205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 w:rsidRPr="00AF0060">
        <w:t>shall</w:t>
      </w:r>
      <w:proofErr w:type="gramEnd"/>
      <w:r w:rsidRPr="00AF0060">
        <w:t xml:space="preserve"> identify the</w:t>
      </w:r>
      <w:r>
        <w:t xml:space="preserve"> </w:t>
      </w:r>
      <w:r w:rsidRPr="00AF0060">
        <w:t xml:space="preserve">MCPTT system identity of the partner system from the </w:t>
      </w:r>
      <w:r>
        <w:t>Request-URI</w:t>
      </w:r>
      <w:r w:rsidRPr="00AF0060">
        <w:t xml:space="preserve"> of the</w:t>
      </w:r>
      <w:r>
        <w:t xml:space="preserve"> outgoing SIP messages or other information elements from the outgoing SIP message;</w:t>
      </w:r>
    </w:p>
    <w:p w14:paraId="126D7E72" w14:textId="5DE4D5E1" w:rsidR="000A7205" w:rsidRPr="0073469F" w:rsidRDefault="000A7205" w:rsidP="000A7205">
      <w:pPr>
        <w:pStyle w:val="B1"/>
        <w:rPr>
          <w:lang w:eastAsia="ko-KR"/>
        </w:rPr>
      </w:pPr>
      <w:r>
        <w:t>2)</w:t>
      </w:r>
      <w:r>
        <w:tab/>
      </w:r>
      <w:r w:rsidR="00397555">
        <w:t>may</w:t>
      </w:r>
      <w:r>
        <w:t xml:space="preserve"> enforce local policy, and. if local policy enforcement results in rejecting a SIP request, the MCPTT gateway server shall not continue with the rest of the steps</w:t>
      </w:r>
      <w:r w:rsidRPr="0073469F">
        <w:rPr>
          <w:lang w:eastAsia="ko-KR"/>
        </w:rPr>
        <w:t>;</w:t>
      </w:r>
    </w:p>
    <w:p w14:paraId="0D988E25" w14:textId="31276B9F" w:rsidR="000A7205" w:rsidRPr="006C681E" w:rsidRDefault="000A7205" w:rsidP="000A7205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 w:rsidRPr="007A0A2F">
        <w:rPr>
          <w:lang w:val="en-US"/>
        </w:rPr>
        <w:t>shall</w:t>
      </w:r>
      <w:proofErr w:type="gramEnd"/>
      <w:r w:rsidRPr="007A0A2F">
        <w:rPr>
          <w:lang w:val="en-US"/>
        </w:rPr>
        <w:t xml:space="preserve"> replace in the </w:t>
      </w:r>
      <w:r>
        <w:rPr>
          <w:lang w:val="en-US"/>
        </w:rPr>
        <w:t>outgoing SIP message</w:t>
      </w:r>
      <w:r w:rsidRPr="007A0A2F">
        <w:rPr>
          <w:lang w:val="en-US"/>
        </w:rPr>
        <w:t xml:space="preserve"> any addressing information linked to the primary system topology with its own addressing information</w:t>
      </w:r>
      <w:r>
        <w:rPr>
          <w:lang w:val="en-US"/>
        </w:rPr>
        <w:t>. This includes</w:t>
      </w:r>
      <w:r w:rsidRPr="0073469F">
        <w:rPr>
          <w:lang w:eastAsia="ko-KR"/>
        </w:rPr>
        <w:t>;</w:t>
      </w:r>
    </w:p>
    <w:p w14:paraId="6576EEFB" w14:textId="6D73B6E6" w:rsidR="000A7205" w:rsidRPr="0073469F" w:rsidRDefault="000A7205" w:rsidP="000A7205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="00B43879">
        <w:t>t</w:t>
      </w:r>
      <w:r w:rsidRPr="007A0A2F">
        <w:rPr>
          <w:lang w:val="en-US"/>
        </w:rPr>
        <w:t>he</w:t>
      </w:r>
      <w:proofErr w:type="gramEnd"/>
      <w:r w:rsidRPr="007A0A2F">
        <w:rPr>
          <w:lang w:val="en-US"/>
        </w:rPr>
        <w:t xml:space="preserve"> P-Asserted-Identity header field shall be set to the own URI of the MCPTT gateway server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EBB0407" w14:textId="2CA9380D" w:rsidR="000A7205" w:rsidRPr="0073469F" w:rsidRDefault="000A7205" w:rsidP="000A7205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="00B43879">
        <w:t>t</w:t>
      </w:r>
      <w:r w:rsidRPr="007A0A2F">
        <w:rPr>
          <w:lang w:val="en-US"/>
        </w:rPr>
        <w:t xml:space="preserve">he Request-URI shall be set to the public service identity of the targeted function in the partner system, or </w:t>
      </w:r>
      <w:r>
        <w:rPr>
          <w:lang w:val="en-US"/>
        </w:rPr>
        <w:t xml:space="preserve">to the </w:t>
      </w:r>
      <w:r w:rsidRPr="007A0A2F">
        <w:rPr>
          <w:lang w:val="en-US"/>
        </w:rPr>
        <w:t>URI of the MCPTT gateway server that acts as an entry point in the partner system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4D76B749" w14:textId="0F251537" w:rsidR="007A0A2F" w:rsidRDefault="007A0A2F" w:rsidP="007A0A2F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How the MCPTT gateway server distinguishes SIP requests and SIP responses and determines the public service identity of the targeted MCPTT function</w:t>
      </w:r>
      <w:r w:rsidR="00A60095">
        <w:rPr>
          <w:lang w:val="en-US"/>
        </w:rPr>
        <w:t xml:space="preserve"> in the partner system</w:t>
      </w:r>
      <w:r>
        <w:rPr>
          <w:lang w:val="en-US"/>
        </w:rPr>
        <w:t xml:space="preserve"> or </w:t>
      </w:r>
      <w:r w:rsidR="00A60095">
        <w:rPr>
          <w:lang w:val="en-US"/>
        </w:rPr>
        <w:t xml:space="preserve">the URI </w:t>
      </w:r>
      <w:r>
        <w:rPr>
          <w:lang w:val="en-US"/>
        </w:rPr>
        <w:t>of the MCPTT gateway server in the partner system is out of the scope of the present document.</w:t>
      </w:r>
    </w:p>
    <w:p w14:paraId="7F93E7DA" w14:textId="30BF6B52" w:rsidR="00A60095" w:rsidRPr="00AF0060" w:rsidRDefault="000A7205" w:rsidP="000A7205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s</w:t>
      </w:r>
      <w:r w:rsidR="00A60095">
        <w:rPr>
          <w:lang w:eastAsia="ko-KR"/>
        </w:rPr>
        <w:t>hall</w:t>
      </w:r>
      <w:proofErr w:type="gramEnd"/>
      <w:r w:rsidR="00A60095">
        <w:rPr>
          <w:lang w:eastAsia="ko-KR"/>
        </w:rPr>
        <w:t xml:space="preserve"> forward the </w:t>
      </w:r>
      <w:r>
        <w:rPr>
          <w:lang w:eastAsia="ko-KR"/>
        </w:rPr>
        <w:t xml:space="preserve">outgoing SIP </w:t>
      </w:r>
      <w:r w:rsidR="00A60095">
        <w:rPr>
          <w:lang w:eastAsia="ko-KR"/>
        </w:rPr>
        <w:t xml:space="preserve">message to the </w:t>
      </w:r>
      <w:r>
        <w:rPr>
          <w:lang w:eastAsia="ko-KR"/>
        </w:rPr>
        <w:t>Request-URI in the partner MCPTT system</w:t>
      </w:r>
    </w:p>
    <w:p w14:paraId="4229C159" w14:textId="298E6B80" w:rsidR="00AF0060" w:rsidRDefault="00AF0060" w:rsidP="00AF0060">
      <w:pPr>
        <w:pStyle w:val="Titre4"/>
        <w:rPr>
          <w:lang w:val="en-US"/>
        </w:rPr>
      </w:pPr>
      <w:proofErr w:type="gramStart"/>
      <w:r>
        <w:rPr>
          <w:lang w:val="en-US"/>
        </w:rPr>
        <w:t>6.X.2.2</w:t>
      </w:r>
      <w:proofErr w:type="gramEnd"/>
      <w:r>
        <w:rPr>
          <w:lang w:val="en-US"/>
        </w:rPr>
        <w:tab/>
        <w:t>MCPTT gateway server acting as an entry point in a primary MCPTT system</w:t>
      </w:r>
    </w:p>
    <w:p w14:paraId="4C54953D" w14:textId="259C51BF" w:rsidR="00E579D4" w:rsidRDefault="00E579D4" w:rsidP="00E579D4">
      <w:pPr>
        <w:rPr>
          <w:lang w:val="en-US"/>
        </w:rPr>
      </w:pPr>
      <w:r>
        <w:rPr>
          <w:lang w:val="en-US"/>
        </w:rPr>
        <w:t xml:space="preserve">When acting as an entry point in a primary </w:t>
      </w:r>
      <w:r w:rsidR="00AF0060">
        <w:rPr>
          <w:lang w:val="en-US"/>
        </w:rPr>
        <w:t xml:space="preserve">MCPTT </w:t>
      </w:r>
      <w:r>
        <w:rPr>
          <w:lang w:val="en-US"/>
        </w:rPr>
        <w:t xml:space="preserve">system from a partner </w:t>
      </w:r>
      <w:r w:rsidR="00AF0060">
        <w:rPr>
          <w:lang w:val="en-US"/>
        </w:rPr>
        <w:t xml:space="preserve">MCPTT </w:t>
      </w:r>
      <w:r>
        <w:rPr>
          <w:lang w:val="en-US"/>
        </w:rPr>
        <w:t>system, the MCPTT gatew</w:t>
      </w:r>
      <w:r w:rsidR="002A632B">
        <w:rPr>
          <w:lang w:val="en-US"/>
        </w:rPr>
        <w:t>a</w:t>
      </w:r>
      <w:r>
        <w:rPr>
          <w:lang w:val="en-US"/>
        </w:rPr>
        <w:t xml:space="preserve">y receives </w:t>
      </w:r>
      <w:r w:rsidR="00E301E0">
        <w:rPr>
          <w:lang w:val="en-US"/>
        </w:rPr>
        <w:t xml:space="preserve">SIP </w:t>
      </w:r>
      <w:r>
        <w:rPr>
          <w:lang w:val="en-US"/>
        </w:rPr>
        <w:t xml:space="preserve">requests and </w:t>
      </w:r>
      <w:r w:rsidR="00E301E0">
        <w:rPr>
          <w:lang w:val="en-US"/>
        </w:rPr>
        <w:t xml:space="preserve">SIP </w:t>
      </w:r>
      <w:r>
        <w:rPr>
          <w:lang w:val="en-US"/>
        </w:rPr>
        <w:t xml:space="preserve">responses intended for the controlling, non-controlling or participating function in the </w:t>
      </w:r>
      <w:r w:rsidR="002A632B">
        <w:rPr>
          <w:lang w:val="en-US"/>
        </w:rPr>
        <w:t>primary</w:t>
      </w:r>
      <w:r>
        <w:rPr>
          <w:lang w:val="en-US"/>
        </w:rPr>
        <w:t xml:space="preserve"> system.</w:t>
      </w:r>
    </w:p>
    <w:p w14:paraId="046C53BC" w14:textId="7A2D2FB8" w:rsidR="00AF0060" w:rsidRDefault="00AF0060" w:rsidP="00E579D4">
      <w:pPr>
        <w:rPr>
          <w:lang w:val="en-US"/>
        </w:rPr>
      </w:pPr>
      <w:r>
        <w:rPr>
          <w:lang w:val="en-US"/>
        </w:rPr>
        <w:t>When receiving an incoming</w:t>
      </w:r>
      <w:r w:rsidR="00E301E0">
        <w:rPr>
          <w:lang w:val="en-US"/>
        </w:rPr>
        <w:t xml:space="preserve"> SIP</w:t>
      </w:r>
      <w:r>
        <w:rPr>
          <w:lang w:val="en-US"/>
        </w:rPr>
        <w:t xml:space="preserve"> message, </w:t>
      </w:r>
      <w:r>
        <w:t>t</w:t>
      </w:r>
      <w:r w:rsidRPr="00AF0060">
        <w:t>he MCPTT gateway server acting as an entry point</w:t>
      </w:r>
      <w:r>
        <w:t>:</w:t>
      </w:r>
    </w:p>
    <w:p w14:paraId="05B59294" w14:textId="6B68E6FE" w:rsidR="000A7205" w:rsidRDefault="000A7205" w:rsidP="000A7205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proofErr w:type="gramStart"/>
      <w:r w:rsidR="00B43879">
        <w:rPr>
          <w:lang w:eastAsia="ko-KR"/>
        </w:rPr>
        <w:t>shall</w:t>
      </w:r>
      <w:proofErr w:type="gramEnd"/>
      <w:r w:rsidRPr="00AF0060">
        <w:rPr>
          <w:lang w:eastAsia="ko-KR"/>
        </w:rPr>
        <w:t xml:space="preserve"> identify </w:t>
      </w:r>
      <w:proofErr w:type="spellStart"/>
      <w:r w:rsidRPr="00AF0060">
        <w:rPr>
          <w:lang w:eastAsia="ko-KR"/>
        </w:rPr>
        <w:t>theMCPTT</w:t>
      </w:r>
      <w:proofErr w:type="spellEnd"/>
      <w:r w:rsidRPr="00AF0060">
        <w:rPr>
          <w:lang w:eastAsia="ko-KR"/>
        </w:rPr>
        <w:t xml:space="preserve"> system identity of the partner system from the P-Asserted-Identity </w:t>
      </w:r>
      <w:proofErr w:type="spellStart"/>
      <w:r w:rsidRPr="00AF0060">
        <w:rPr>
          <w:lang w:eastAsia="ko-KR"/>
        </w:rPr>
        <w:t>hearder</w:t>
      </w:r>
      <w:proofErr w:type="spellEnd"/>
      <w:r w:rsidRPr="00AF0060">
        <w:rPr>
          <w:lang w:eastAsia="ko-KR"/>
        </w:rPr>
        <w:t xml:space="preserve"> field of the</w:t>
      </w:r>
      <w:r>
        <w:rPr>
          <w:lang w:eastAsia="ko-KR"/>
        </w:rPr>
        <w:t xml:space="preserve"> incoming SIP messages</w:t>
      </w:r>
      <w:r>
        <w:t>;</w:t>
      </w:r>
    </w:p>
    <w:p w14:paraId="21C4F62F" w14:textId="7BE70DC2" w:rsidR="000A7205" w:rsidRPr="0073469F" w:rsidRDefault="000A7205" w:rsidP="000A7205">
      <w:pPr>
        <w:pStyle w:val="B1"/>
        <w:rPr>
          <w:lang w:eastAsia="ko-KR"/>
        </w:rPr>
      </w:pPr>
      <w:r>
        <w:t>2)</w:t>
      </w:r>
      <w:r>
        <w:tab/>
      </w:r>
      <w:r w:rsidR="00397555">
        <w:t>may</w:t>
      </w:r>
      <w:r>
        <w:t xml:space="preserve"> enforce local policy, and. if local policy enforcement results in rejecting a SIP request, the MCPTT gateway server shall not continue with the rest of the steps</w:t>
      </w:r>
      <w:r w:rsidRPr="0073469F">
        <w:rPr>
          <w:lang w:eastAsia="ko-KR"/>
        </w:rPr>
        <w:t>;</w:t>
      </w:r>
    </w:p>
    <w:p w14:paraId="1C252851" w14:textId="05A7CBDA" w:rsidR="000A7205" w:rsidRPr="006C681E" w:rsidRDefault="000A7205" w:rsidP="000A7205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 w:rsidR="003062E6" w:rsidRPr="00AF0060">
        <w:rPr>
          <w:lang w:val="en-US"/>
        </w:rPr>
        <w:t>shall</w:t>
      </w:r>
      <w:proofErr w:type="gramEnd"/>
      <w:r w:rsidR="003062E6" w:rsidRPr="00AF0060">
        <w:rPr>
          <w:lang w:val="en-US"/>
        </w:rPr>
        <w:t xml:space="preserve"> replace in the </w:t>
      </w:r>
      <w:r w:rsidR="003062E6">
        <w:rPr>
          <w:lang w:val="en-US"/>
        </w:rPr>
        <w:t>incoming SIP message</w:t>
      </w:r>
      <w:r w:rsidR="003062E6" w:rsidRPr="00AF0060">
        <w:rPr>
          <w:lang w:val="en-US"/>
        </w:rPr>
        <w:t xml:space="preserve"> its own addressing information with the addressing information of the targeted </w:t>
      </w:r>
      <w:r w:rsidR="003062E6">
        <w:rPr>
          <w:lang w:val="en-US"/>
        </w:rPr>
        <w:t xml:space="preserve">MCPTT </w:t>
      </w:r>
      <w:r w:rsidR="003062E6" w:rsidRPr="00AF0060">
        <w:rPr>
          <w:lang w:val="en-US"/>
        </w:rPr>
        <w:t>function</w:t>
      </w:r>
      <w:r w:rsidR="003062E6">
        <w:rPr>
          <w:lang w:val="en-US"/>
        </w:rPr>
        <w:t xml:space="preserve"> in the primary system</w:t>
      </w:r>
      <w:r w:rsidR="003062E6">
        <w:rPr>
          <w:lang w:eastAsia="ko-KR"/>
        </w:rPr>
        <w:t>:</w:t>
      </w:r>
    </w:p>
    <w:p w14:paraId="6B4B80FE" w14:textId="13E94CA8" w:rsidR="003062E6" w:rsidRDefault="000A7205" w:rsidP="003062E6">
      <w:pPr>
        <w:pStyle w:val="B2"/>
        <w:rPr>
          <w:lang w:val="en-US"/>
        </w:rPr>
      </w:pPr>
      <w:r>
        <w:rPr>
          <w:lang w:eastAsia="ko-KR"/>
        </w:rPr>
        <w:lastRenderedPageBreak/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="00B43879">
        <w:t>t</w:t>
      </w:r>
      <w:r w:rsidR="003062E6">
        <w:rPr>
          <w:lang w:val="en-US"/>
        </w:rPr>
        <w:t>he</w:t>
      </w:r>
      <w:proofErr w:type="gramEnd"/>
      <w:r w:rsidR="003062E6">
        <w:rPr>
          <w:lang w:val="en-US"/>
        </w:rPr>
        <w:t xml:space="preserve"> Request-URI shall be set to the public service identity of the targeted MCPTT function in the primary system; and</w:t>
      </w:r>
    </w:p>
    <w:p w14:paraId="046E016B" w14:textId="2C0C2626" w:rsidR="000A7205" w:rsidRPr="0073469F" w:rsidRDefault="000A7205" w:rsidP="000A7205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="00B43879">
        <w:t>t</w:t>
      </w:r>
      <w:r w:rsidR="003062E6">
        <w:rPr>
          <w:lang w:val="en-US"/>
        </w:rPr>
        <w:t>he</w:t>
      </w:r>
      <w:proofErr w:type="gramEnd"/>
      <w:r w:rsidR="003062E6">
        <w:rPr>
          <w:lang w:val="en-US"/>
        </w:rPr>
        <w:t xml:space="preserve"> </w:t>
      </w:r>
      <w:r w:rsidR="003062E6" w:rsidRPr="00AF0060">
        <w:rPr>
          <w:lang w:val="en-US"/>
        </w:rPr>
        <w:t xml:space="preserve">P-Asserted-Identity header field shall be </w:t>
      </w:r>
      <w:r w:rsidR="003062E6">
        <w:rPr>
          <w:lang w:val="en-US"/>
        </w:rPr>
        <w:t xml:space="preserve">set to the </w:t>
      </w:r>
      <w:r w:rsidR="003062E6" w:rsidRPr="00AF0060">
        <w:rPr>
          <w:lang w:val="en-US"/>
        </w:rPr>
        <w:t xml:space="preserve">P-Asserted-Identity header field of the </w:t>
      </w:r>
      <w:r w:rsidR="003062E6">
        <w:rPr>
          <w:lang w:val="en-US"/>
        </w:rPr>
        <w:t>incoming SIP message; and</w:t>
      </w:r>
    </w:p>
    <w:p w14:paraId="38692DE0" w14:textId="4BCE8A60" w:rsidR="002A632B" w:rsidRDefault="002A632B" w:rsidP="002A632B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How the MCPTT gateway server distinguishes SIP requests and SIP responses and determines the public service identity of the targeted MCPTT function </w:t>
      </w:r>
      <w:r w:rsidR="003062E6">
        <w:rPr>
          <w:lang w:val="en-US"/>
        </w:rPr>
        <w:t xml:space="preserve">in the primary system </w:t>
      </w:r>
      <w:r>
        <w:rPr>
          <w:lang w:val="en-US"/>
        </w:rPr>
        <w:t>is out of the scope of the present document.</w:t>
      </w:r>
    </w:p>
    <w:p w14:paraId="3CFA9ED5" w14:textId="4FFD26F1" w:rsidR="00AF0060" w:rsidRPr="00AF0060" w:rsidRDefault="003062E6" w:rsidP="003062E6">
      <w:pPr>
        <w:pStyle w:val="B1"/>
        <w:rPr>
          <w:lang w:eastAsia="ko-KR"/>
        </w:rPr>
      </w:pPr>
      <w:r>
        <w:rPr>
          <w:lang w:val="en-US" w:eastAsia="ko-KR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t>s</w:t>
      </w:r>
      <w:r w:rsidR="00AF0060">
        <w:t>hall</w:t>
      </w:r>
      <w:proofErr w:type="gramEnd"/>
      <w:r w:rsidR="00AF0060">
        <w:t xml:space="preserve"> </w:t>
      </w:r>
      <w:r w:rsidR="00E301E0">
        <w:t xml:space="preserve">forward the </w:t>
      </w:r>
      <w:r>
        <w:t xml:space="preserve">incoming SIP </w:t>
      </w:r>
      <w:r w:rsidR="00E301E0">
        <w:t>message to the targeted MCPTT function in the primary MCPTT system.</w:t>
      </w:r>
    </w:p>
    <w:p w14:paraId="63EE2A76" w14:textId="7EFD4607" w:rsidR="00E579D4" w:rsidRDefault="005E5802" w:rsidP="002A632B">
      <w:pPr>
        <w:pStyle w:val="Titre3"/>
        <w:rPr>
          <w:lang w:val="en-US"/>
        </w:rPr>
      </w:pPr>
      <w:proofErr w:type="gramStart"/>
      <w:r>
        <w:rPr>
          <w:lang w:val="en-US"/>
        </w:rPr>
        <w:t>6.X.3</w:t>
      </w:r>
      <w:proofErr w:type="gramEnd"/>
      <w:r>
        <w:rPr>
          <w:lang w:val="en-US"/>
        </w:rPr>
        <w:tab/>
        <w:t>Local policies</w:t>
      </w:r>
      <w:r w:rsidR="002A632B">
        <w:rPr>
          <w:lang w:val="en-US"/>
        </w:rPr>
        <w:t xml:space="preserve"> enforcement</w:t>
      </w:r>
    </w:p>
    <w:p w14:paraId="57718618" w14:textId="5180D83D" w:rsidR="00CE33BE" w:rsidRDefault="00CE33BE" w:rsidP="00E579D4">
      <w:pPr>
        <w:rPr>
          <w:lang w:val="en-US"/>
        </w:rPr>
      </w:pPr>
      <w:r>
        <w:rPr>
          <w:lang w:val="en-US"/>
        </w:rPr>
        <w:t xml:space="preserve">Below are </w:t>
      </w:r>
      <w:r w:rsidR="001A3C57">
        <w:rPr>
          <w:lang w:val="en-US"/>
        </w:rPr>
        <w:t>two</w:t>
      </w:r>
      <w:r>
        <w:rPr>
          <w:lang w:val="en-US"/>
        </w:rPr>
        <w:t xml:space="preserve"> example</w:t>
      </w:r>
      <w:r w:rsidR="001A3C57">
        <w:rPr>
          <w:lang w:val="en-US"/>
        </w:rPr>
        <w:t>s</w:t>
      </w:r>
      <w:r>
        <w:rPr>
          <w:lang w:val="en-US"/>
        </w:rPr>
        <w:t xml:space="preserve"> of</w:t>
      </w:r>
      <w:r w:rsidR="005E5802">
        <w:rPr>
          <w:lang w:val="en-US"/>
        </w:rPr>
        <w:t xml:space="preserve"> local policy</w:t>
      </w:r>
      <w:r>
        <w:rPr>
          <w:lang w:val="en-US"/>
        </w:rPr>
        <w:t xml:space="preserve"> enforcement that may be handled by an MCPTT gateway server.</w:t>
      </w:r>
    </w:p>
    <w:p w14:paraId="1A2F7933" w14:textId="370BF919" w:rsidR="00CE33BE" w:rsidRDefault="00CE33BE" w:rsidP="00E579D4">
      <w:pPr>
        <w:rPr>
          <w:lang w:val="en-US"/>
        </w:rPr>
      </w:pPr>
      <w:r>
        <w:rPr>
          <w:lang w:val="en-US"/>
        </w:rPr>
        <w:t xml:space="preserve">If an MCPTT gateway server acting as an exit point or as an entry point receives a </w:t>
      </w:r>
      <w:r w:rsidR="001A3C57">
        <w:rPr>
          <w:lang w:val="en-US"/>
        </w:rPr>
        <w:t xml:space="preserve">SIP </w:t>
      </w:r>
      <w:r>
        <w:rPr>
          <w:lang w:val="en-US"/>
        </w:rPr>
        <w:t>request for a service that is not authorized with the partner system per the local policy</w:t>
      </w:r>
      <w:r w:rsidR="00D54F27">
        <w:rPr>
          <w:lang w:val="en-US"/>
        </w:rPr>
        <w:t xml:space="preserve"> (e.g. not having a mutual aid relationship)</w:t>
      </w:r>
      <w:r>
        <w:rPr>
          <w:lang w:val="en-US"/>
        </w:rPr>
        <w:t xml:space="preserve">, the MCPTT </w:t>
      </w:r>
      <w:r w:rsidR="00BC0461">
        <w:rPr>
          <w:lang w:val="en-US"/>
        </w:rPr>
        <w:t>gateway may reject the request by</w:t>
      </w:r>
      <w:r>
        <w:rPr>
          <w:lang w:val="en-US"/>
        </w:rPr>
        <w:t xml:space="preserve"> send</w:t>
      </w:r>
      <w:r w:rsidR="00BC0461">
        <w:rPr>
          <w:lang w:val="en-US"/>
        </w:rPr>
        <w:t>ing</w:t>
      </w:r>
      <w:r>
        <w:rPr>
          <w:lang w:val="en-US"/>
        </w:rPr>
        <w:t xml:space="preserve"> back a SIP 4</w:t>
      </w:r>
      <w:r w:rsidR="00BC0461">
        <w:rPr>
          <w:lang w:val="en-US"/>
        </w:rPr>
        <w:t>03 (</w:t>
      </w:r>
      <w:proofErr w:type="spellStart"/>
      <w:r w:rsidR="00BC0461">
        <w:rPr>
          <w:lang w:val="en-US"/>
        </w:rPr>
        <w:t>Forbbidden</w:t>
      </w:r>
      <w:proofErr w:type="spellEnd"/>
      <w:r w:rsidR="00BC0461">
        <w:rPr>
          <w:lang w:val="en-US"/>
        </w:rPr>
        <w:t>)</w:t>
      </w:r>
      <w:r>
        <w:rPr>
          <w:lang w:val="en-US"/>
        </w:rPr>
        <w:t xml:space="preserve"> response including a warning text </w:t>
      </w:r>
      <w:r w:rsidR="00BC0461">
        <w:rPr>
          <w:highlight w:val="yellow"/>
          <w:lang w:val="en-US"/>
        </w:rPr>
        <w:t>"xxx</w:t>
      </w:r>
      <w:r w:rsidRPr="00CE33BE">
        <w:rPr>
          <w:highlight w:val="yellow"/>
          <w:lang w:val="en-US"/>
        </w:rPr>
        <w:t xml:space="preserve"> service not authorized with partner system</w:t>
      </w:r>
      <w:r w:rsidR="00BC0461" w:rsidRPr="00BC0461">
        <w:rPr>
          <w:highlight w:val="yellow"/>
          <w:lang w:val="en-US"/>
        </w:rPr>
        <w:t>"</w:t>
      </w:r>
      <w:r>
        <w:rPr>
          <w:lang w:val="en-US"/>
        </w:rPr>
        <w:t>.</w:t>
      </w:r>
    </w:p>
    <w:p w14:paraId="17CDBD0E" w14:textId="1DC3567B" w:rsidR="001A3C57" w:rsidRPr="001A3C57" w:rsidRDefault="001A3C57" w:rsidP="001A3C57">
      <w:pPr>
        <w:pStyle w:val="EditorsNote"/>
        <w:rPr>
          <w:lang w:val="x-none"/>
        </w:rPr>
      </w:pPr>
      <w:proofErr w:type="spellStart"/>
      <w:r>
        <w:rPr>
          <w:lang w:val="x-none"/>
        </w:rPr>
        <w:t>Editor's</w:t>
      </w:r>
      <w:proofErr w:type="spellEnd"/>
      <w:r>
        <w:rPr>
          <w:lang w:val="x-none"/>
        </w:rPr>
        <w:t xml:space="preserve"> note:</w:t>
      </w:r>
      <w:r>
        <w:rPr>
          <w:lang w:val="x-none"/>
        </w:rPr>
        <w:tab/>
      </w:r>
      <w:r w:rsidRPr="001A3C57">
        <w:rPr>
          <w:lang w:val="en-US"/>
        </w:rPr>
        <w:t>N</w:t>
      </w:r>
      <w:proofErr w:type="spellStart"/>
      <w:r w:rsidRPr="001A3C57">
        <w:rPr>
          <w:lang w:val="x-none"/>
        </w:rPr>
        <w:t>ew</w:t>
      </w:r>
      <w:proofErr w:type="spellEnd"/>
      <w:r w:rsidRPr="001A3C57">
        <w:rPr>
          <w:lang w:val="x-none"/>
        </w:rPr>
        <w:t xml:space="preserve"> warning </w:t>
      </w:r>
      <w:proofErr w:type="spellStart"/>
      <w:r w:rsidRPr="001A3C57">
        <w:rPr>
          <w:lang w:val="x-none"/>
        </w:rPr>
        <w:t>text</w:t>
      </w:r>
      <w:proofErr w:type="spellEnd"/>
      <w:r w:rsidRPr="001A3C57">
        <w:rPr>
          <w:lang w:val="x-none"/>
        </w:rPr>
        <w:t xml:space="preserve"> to be added.</w:t>
      </w:r>
    </w:p>
    <w:p w14:paraId="4D3002DE" w14:textId="0A29C651" w:rsidR="00CE33BE" w:rsidRDefault="007C6968" w:rsidP="00E579D4">
      <w:pPr>
        <w:rPr>
          <w:lang w:val="en-US"/>
        </w:rPr>
      </w:pPr>
      <w:r>
        <w:rPr>
          <w:lang w:val="en-US"/>
        </w:rPr>
        <w:t>If an MCPTT gate</w:t>
      </w:r>
      <w:r w:rsidR="009B7797">
        <w:rPr>
          <w:lang w:val="en-US"/>
        </w:rPr>
        <w:t>w</w:t>
      </w:r>
      <w:r>
        <w:rPr>
          <w:lang w:val="en-US"/>
        </w:rPr>
        <w:t>ay server acting as an exit point receives a</w:t>
      </w:r>
      <w:r w:rsidR="001A3C57">
        <w:rPr>
          <w:lang w:val="en-US"/>
        </w:rPr>
        <w:t xml:space="preserve"> </w:t>
      </w:r>
      <w:r w:rsidR="003062E6">
        <w:rPr>
          <w:lang w:val="en-US"/>
        </w:rPr>
        <w:t>SIP</w:t>
      </w:r>
      <w:r>
        <w:rPr>
          <w:lang w:val="en-US"/>
        </w:rPr>
        <w:t xml:space="preserve"> request or a </w:t>
      </w:r>
      <w:r w:rsidR="003062E6">
        <w:rPr>
          <w:lang w:val="en-US"/>
        </w:rPr>
        <w:t xml:space="preserve">SIP </w:t>
      </w:r>
      <w:r>
        <w:rPr>
          <w:lang w:val="en-US"/>
        </w:rPr>
        <w:t xml:space="preserve">response that contains a sensitive information that shall not be exposed to the targeted partner system but does not prevent the service </w:t>
      </w:r>
      <w:r w:rsidR="001A3C57">
        <w:rPr>
          <w:lang w:val="en-US"/>
        </w:rPr>
        <w:t>from being</w:t>
      </w:r>
      <w:r>
        <w:rPr>
          <w:lang w:val="en-US"/>
        </w:rPr>
        <w:t xml:space="preserve"> </w:t>
      </w:r>
      <w:r w:rsidR="005E5802">
        <w:rPr>
          <w:lang w:val="en-US"/>
        </w:rPr>
        <w:t>delivered (e.g. a functional alias)</w:t>
      </w:r>
      <w:r>
        <w:rPr>
          <w:lang w:val="en-US"/>
        </w:rPr>
        <w:t xml:space="preserve">, the MCPTT gateway server may remove that information from the </w:t>
      </w:r>
      <w:r w:rsidR="001A3C57">
        <w:rPr>
          <w:lang w:val="en-US"/>
        </w:rPr>
        <w:t xml:space="preserve">outgoing SIP </w:t>
      </w:r>
      <w:r>
        <w:rPr>
          <w:lang w:val="en-US"/>
        </w:rPr>
        <w:t>message before forwarding it.</w:t>
      </w:r>
    </w:p>
    <w:p w14:paraId="6DEBCD1C" w14:textId="77777777" w:rsidR="008A79FA" w:rsidRDefault="008A79FA" w:rsidP="008A79FA">
      <w:pPr>
        <w:jc w:val="center"/>
        <w:rPr>
          <w:noProof/>
        </w:rPr>
      </w:pPr>
      <w:bookmarkStart w:id="15" w:name="14f4399e2adfb55a__Toc427695837"/>
      <w:bookmarkStart w:id="16" w:name="14f4399e2adfb55a__Toc427696237"/>
      <w:bookmarkStart w:id="17" w:name="14f4399e2adfb55a__Toc427696636"/>
      <w:bookmarkStart w:id="18" w:name="14f4399e2adfb55a__Toc427698238"/>
      <w:bookmarkEnd w:id="2"/>
      <w:bookmarkEnd w:id="3"/>
      <w:bookmarkEnd w:id="4"/>
      <w:bookmarkEnd w:id="5"/>
      <w:bookmarkEnd w:id="6"/>
      <w:bookmarkEnd w:id="7"/>
      <w:bookmarkEnd w:id="8"/>
      <w:bookmarkEnd w:id="15"/>
      <w:bookmarkEnd w:id="16"/>
      <w:bookmarkEnd w:id="17"/>
      <w:bookmarkEnd w:id="18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F289C" w14:textId="77777777" w:rsidR="006F12AD" w:rsidRDefault="006F12AD">
      <w:r>
        <w:separator/>
      </w:r>
    </w:p>
  </w:endnote>
  <w:endnote w:type="continuationSeparator" w:id="0">
    <w:p w14:paraId="477E0C7D" w14:textId="77777777" w:rsidR="006F12AD" w:rsidRDefault="006F1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D7E53" w14:textId="77777777" w:rsidR="006F12AD" w:rsidRDefault="006F12AD">
      <w:r>
        <w:separator/>
      </w:r>
    </w:p>
  </w:footnote>
  <w:footnote w:type="continuationSeparator" w:id="0">
    <w:p w14:paraId="0856604D" w14:textId="77777777" w:rsidR="006F12AD" w:rsidRDefault="006F12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7738C" w:rsidRDefault="00A77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A7738C" w:rsidRDefault="00A773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A7738C" w:rsidRDefault="00A773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A7738C" w:rsidRDefault="00A773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70AE2"/>
    <w:multiLevelType w:val="hybridMultilevel"/>
    <w:tmpl w:val="CBDEB142"/>
    <w:lvl w:ilvl="0" w:tplc="FD3A31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8370A"/>
    <w:multiLevelType w:val="hybridMultilevel"/>
    <w:tmpl w:val="7E90BDEC"/>
    <w:lvl w:ilvl="0" w:tplc="B8448E7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D52120"/>
    <w:multiLevelType w:val="hybridMultilevel"/>
    <w:tmpl w:val="8D10FFAE"/>
    <w:lvl w:ilvl="0" w:tplc="6BB0CD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E7CDB"/>
    <w:multiLevelType w:val="hybridMultilevel"/>
    <w:tmpl w:val="D6D415B6"/>
    <w:lvl w:ilvl="0" w:tplc="E2E60F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7921934"/>
    <w:multiLevelType w:val="hybridMultilevel"/>
    <w:tmpl w:val="2F82FA42"/>
    <w:lvl w:ilvl="0" w:tplc="61545A8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C36E6A"/>
    <w:multiLevelType w:val="hybridMultilevel"/>
    <w:tmpl w:val="1EA058FA"/>
    <w:lvl w:ilvl="0" w:tplc="09AEDA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031"/>
    <w:rsid w:val="00081286"/>
    <w:rsid w:val="00097802"/>
    <w:rsid w:val="000A1F6F"/>
    <w:rsid w:val="000A5A22"/>
    <w:rsid w:val="000A6394"/>
    <w:rsid w:val="000A7205"/>
    <w:rsid w:val="000B7FED"/>
    <w:rsid w:val="000C038A"/>
    <w:rsid w:val="000C6598"/>
    <w:rsid w:val="000E5CD9"/>
    <w:rsid w:val="000F78C2"/>
    <w:rsid w:val="00121011"/>
    <w:rsid w:val="00131DB2"/>
    <w:rsid w:val="00136349"/>
    <w:rsid w:val="00143DCF"/>
    <w:rsid w:val="00145D43"/>
    <w:rsid w:val="00185EEA"/>
    <w:rsid w:val="00192C46"/>
    <w:rsid w:val="001A08B3"/>
    <w:rsid w:val="001A3C57"/>
    <w:rsid w:val="001A7B60"/>
    <w:rsid w:val="001B52F0"/>
    <w:rsid w:val="001B7A65"/>
    <w:rsid w:val="001C4E24"/>
    <w:rsid w:val="001E41F3"/>
    <w:rsid w:val="00205141"/>
    <w:rsid w:val="00213B0D"/>
    <w:rsid w:val="002224C2"/>
    <w:rsid w:val="00227EAD"/>
    <w:rsid w:val="00230865"/>
    <w:rsid w:val="0026004D"/>
    <w:rsid w:val="002640DD"/>
    <w:rsid w:val="00265B78"/>
    <w:rsid w:val="00275D12"/>
    <w:rsid w:val="002816BF"/>
    <w:rsid w:val="00284FEB"/>
    <w:rsid w:val="002860C4"/>
    <w:rsid w:val="002A1ABE"/>
    <w:rsid w:val="002A632B"/>
    <w:rsid w:val="002B2DA3"/>
    <w:rsid w:val="002B5741"/>
    <w:rsid w:val="002C068E"/>
    <w:rsid w:val="003020CC"/>
    <w:rsid w:val="00304D40"/>
    <w:rsid w:val="00305409"/>
    <w:rsid w:val="003062E6"/>
    <w:rsid w:val="00314D9C"/>
    <w:rsid w:val="003609EF"/>
    <w:rsid w:val="0036231A"/>
    <w:rsid w:val="00363DF6"/>
    <w:rsid w:val="003674C0"/>
    <w:rsid w:val="00374DD4"/>
    <w:rsid w:val="00383F65"/>
    <w:rsid w:val="0039450F"/>
    <w:rsid w:val="00397555"/>
    <w:rsid w:val="003B729C"/>
    <w:rsid w:val="003B7F64"/>
    <w:rsid w:val="003E19B8"/>
    <w:rsid w:val="003E1A36"/>
    <w:rsid w:val="003E436C"/>
    <w:rsid w:val="003F698E"/>
    <w:rsid w:val="00410371"/>
    <w:rsid w:val="004242F1"/>
    <w:rsid w:val="00434669"/>
    <w:rsid w:val="00437AC5"/>
    <w:rsid w:val="004A6835"/>
    <w:rsid w:val="004B75B7"/>
    <w:rsid w:val="004E0405"/>
    <w:rsid w:val="004E1669"/>
    <w:rsid w:val="00512317"/>
    <w:rsid w:val="0051580D"/>
    <w:rsid w:val="005309D3"/>
    <w:rsid w:val="00535DF8"/>
    <w:rsid w:val="005373F6"/>
    <w:rsid w:val="00547111"/>
    <w:rsid w:val="00570453"/>
    <w:rsid w:val="00592D74"/>
    <w:rsid w:val="005C0C68"/>
    <w:rsid w:val="005C35EE"/>
    <w:rsid w:val="005E2C44"/>
    <w:rsid w:val="005E5802"/>
    <w:rsid w:val="005F4C49"/>
    <w:rsid w:val="006009D8"/>
    <w:rsid w:val="0061318C"/>
    <w:rsid w:val="00621188"/>
    <w:rsid w:val="006257ED"/>
    <w:rsid w:val="00632202"/>
    <w:rsid w:val="006639B5"/>
    <w:rsid w:val="006714A2"/>
    <w:rsid w:val="00677E82"/>
    <w:rsid w:val="00695808"/>
    <w:rsid w:val="006B46FB"/>
    <w:rsid w:val="006B64B9"/>
    <w:rsid w:val="006E21FB"/>
    <w:rsid w:val="006F12AD"/>
    <w:rsid w:val="00724378"/>
    <w:rsid w:val="0076678C"/>
    <w:rsid w:val="00792342"/>
    <w:rsid w:val="007977A8"/>
    <w:rsid w:val="007A0547"/>
    <w:rsid w:val="007A0A2F"/>
    <w:rsid w:val="007B512A"/>
    <w:rsid w:val="007C1253"/>
    <w:rsid w:val="007C2097"/>
    <w:rsid w:val="007C650E"/>
    <w:rsid w:val="007C6968"/>
    <w:rsid w:val="007D6A07"/>
    <w:rsid w:val="007F04D7"/>
    <w:rsid w:val="007F24C2"/>
    <w:rsid w:val="007F593B"/>
    <w:rsid w:val="007F7259"/>
    <w:rsid w:val="00803B82"/>
    <w:rsid w:val="008040A8"/>
    <w:rsid w:val="008279FA"/>
    <w:rsid w:val="008438B9"/>
    <w:rsid w:val="00843F64"/>
    <w:rsid w:val="00850443"/>
    <w:rsid w:val="008626E7"/>
    <w:rsid w:val="00870EE7"/>
    <w:rsid w:val="00872099"/>
    <w:rsid w:val="008863B9"/>
    <w:rsid w:val="008A45A6"/>
    <w:rsid w:val="008A79FA"/>
    <w:rsid w:val="008B17EC"/>
    <w:rsid w:val="008C0109"/>
    <w:rsid w:val="008F686C"/>
    <w:rsid w:val="009148DE"/>
    <w:rsid w:val="00926A9F"/>
    <w:rsid w:val="00941BFE"/>
    <w:rsid w:val="00941E30"/>
    <w:rsid w:val="0095010D"/>
    <w:rsid w:val="00967372"/>
    <w:rsid w:val="009777D9"/>
    <w:rsid w:val="00981B2E"/>
    <w:rsid w:val="00991B88"/>
    <w:rsid w:val="009A5753"/>
    <w:rsid w:val="009A579D"/>
    <w:rsid w:val="009B7797"/>
    <w:rsid w:val="009E27D4"/>
    <w:rsid w:val="009E3297"/>
    <w:rsid w:val="009E4C0F"/>
    <w:rsid w:val="009E6C24"/>
    <w:rsid w:val="009E757F"/>
    <w:rsid w:val="009F734F"/>
    <w:rsid w:val="00A01E74"/>
    <w:rsid w:val="00A246B6"/>
    <w:rsid w:val="00A3025C"/>
    <w:rsid w:val="00A47E70"/>
    <w:rsid w:val="00A50CF0"/>
    <w:rsid w:val="00A542A2"/>
    <w:rsid w:val="00A56556"/>
    <w:rsid w:val="00A60095"/>
    <w:rsid w:val="00A7671C"/>
    <w:rsid w:val="00A7738C"/>
    <w:rsid w:val="00AA2CBC"/>
    <w:rsid w:val="00AC5820"/>
    <w:rsid w:val="00AD1CD8"/>
    <w:rsid w:val="00AE3F64"/>
    <w:rsid w:val="00AF0060"/>
    <w:rsid w:val="00B04911"/>
    <w:rsid w:val="00B0650B"/>
    <w:rsid w:val="00B10BE9"/>
    <w:rsid w:val="00B13F4F"/>
    <w:rsid w:val="00B258BB"/>
    <w:rsid w:val="00B42685"/>
    <w:rsid w:val="00B43879"/>
    <w:rsid w:val="00B468EF"/>
    <w:rsid w:val="00B653B5"/>
    <w:rsid w:val="00B67B97"/>
    <w:rsid w:val="00B968C8"/>
    <w:rsid w:val="00BA2033"/>
    <w:rsid w:val="00BA3EC5"/>
    <w:rsid w:val="00BA51D9"/>
    <w:rsid w:val="00BB271D"/>
    <w:rsid w:val="00BB5DFC"/>
    <w:rsid w:val="00BC0461"/>
    <w:rsid w:val="00BD279D"/>
    <w:rsid w:val="00BD6BB8"/>
    <w:rsid w:val="00BE70D2"/>
    <w:rsid w:val="00BF3EC1"/>
    <w:rsid w:val="00C66BA2"/>
    <w:rsid w:val="00C75CB0"/>
    <w:rsid w:val="00C95985"/>
    <w:rsid w:val="00CA21C3"/>
    <w:rsid w:val="00CC5026"/>
    <w:rsid w:val="00CC68D0"/>
    <w:rsid w:val="00CD1C04"/>
    <w:rsid w:val="00CE33BE"/>
    <w:rsid w:val="00D03F9A"/>
    <w:rsid w:val="00D06D51"/>
    <w:rsid w:val="00D1324A"/>
    <w:rsid w:val="00D14D08"/>
    <w:rsid w:val="00D24991"/>
    <w:rsid w:val="00D50255"/>
    <w:rsid w:val="00D54F27"/>
    <w:rsid w:val="00D56110"/>
    <w:rsid w:val="00D57D39"/>
    <w:rsid w:val="00D66520"/>
    <w:rsid w:val="00D85B1E"/>
    <w:rsid w:val="00D860A7"/>
    <w:rsid w:val="00D91B51"/>
    <w:rsid w:val="00DA3849"/>
    <w:rsid w:val="00DB6420"/>
    <w:rsid w:val="00DE34CF"/>
    <w:rsid w:val="00DF27CE"/>
    <w:rsid w:val="00E02C44"/>
    <w:rsid w:val="00E13F3D"/>
    <w:rsid w:val="00E301E0"/>
    <w:rsid w:val="00E34898"/>
    <w:rsid w:val="00E47A01"/>
    <w:rsid w:val="00E579D4"/>
    <w:rsid w:val="00E8079D"/>
    <w:rsid w:val="00E96788"/>
    <w:rsid w:val="00EB09B7"/>
    <w:rsid w:val="00EB4656"/>
    <w:rsid w:val="00EB7DFB"/>
    <w:rsid w:val="00EC02F2"/>
    <w:rsid w:val="00EE34E2"/>
    <w:rsid w:val="00EE7D7C"/>
    <w:rsid w:val="00F205C5"/>
    <w:rsid w:val="00F22D70"/>
    <w:rsid w:val="00F25C2F"/>
    <w:rsid w:val="00F25D98"/>
    <w:rsid w:val="00F300FB"/>
    <w:rsid w:val="00F41343"/>
    <w:rsid w:val="00F60046"/>
    <w:rsid w:val="00F87E96"/>
    <w:rsid w:val="00F91979"/>
    <w:rsid w:val="00FB6386"/>
    <w:rsid w:val="00FD394C"/>
    <w:rsid w:val="00FE1739"/>
    <w:rsid w:val="00FE484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A79F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8A79F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A79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25C2F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6639B5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9E4C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4C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4C0F"/>
    <w:rPr>
      <w:rFonts w:ascii="Arial" w:hAnsi="Arial"/>
      <w:b/>
      <w:lang w:val="en-GB" w:eastAsia="en-US"/>
    </w:rPr>
  </w:style>
  <w:style w:type="paragraph" w:styleId="Paragraphedeliste">
    <w:name w:val="List Paragraph"/>
    <w:basedOn w:val="Normal"/>
    <w:uiPriority w:val="34"/>
    <w:qFormat/>
    <w:rsid w:val="00E579D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1A3C5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6B670-B457-4576-B648-2033FA26E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1083</Words>
  <Characters>5959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31</cp:revision>
  <cp:lastPrinted>1899-12-31T23:00:00Z</cp:lastPrinted>
  <dcterms:created xsi:type="dcterms:W3CDTF">2021-09-27T13:13:00Z</dcterms:created>
  <dcterms:modified xsi:type="dcterms:W3CDTF">2021-11-03T15:50:00Z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fe59e4b0-461f-4611-abb9-8a38ff4aa06a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